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52EB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BATE</w:t>
      </w:r>
      <w:r>
        <w:rPr>
          <w:rFonts w:ascii="Times New Roman" w:hAnsi="Times New Roman" w:cs="Times New Roman"/>
          <w:sz w:val="24"/>
          <w:szCs w:val="24"/>
        </w:rPr>
        <w:t xml:space="preserve">      (fl.1433)</w:t>
      </w:r>
    </w:p>
    <w:p w:rsidR="00152EBF" w:rsidRDefault="00152EB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2EBF" w:rsidRDefault="00152EB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2EBF" w:rsidRDefault="00152EB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Caxton,</w:t>
      </w:r>
    </w:p>
    <w:p w:rsidR="00152EBF" w:rsidRDefault="00152EB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Cambridgeshire, into land of the late John Mowbray, 2</w:t>
      </w:r>
      <w:r w:rsidRPr="00152EBF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</w:t>
      </w:r>
    </w:p>
    <w:p w:rsidR="00152EBF" w:rsidRDefault="00152EB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Norfolk(q.v.).</w:t>
      </w:r>
    </w:p>
    <w:p w:rsidR="00152EBF" w:rsidRDefault="00152EB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24-104)</w:t>
      </w:r>
    </w:p>
    <w:p w:rsidR="00152EBF" w:rsidRDefault="00152EB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2EBF" w:rsidRDefault="00152EB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2EBF" w:rsidRPr="00152EBF" w:rsidRDefault="00152EB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2016</w:t>
      </w:r>
      <w:bookmarkStart w:id="0" w:name="_GoBack"/>
      <w:bookmarkEnd w:id="0"/>
    </w:p>
    <w:sectPr w:rsidR="00152EBF" w:rsidRPr="00152E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EBF" w:rsidRDefault="00152EBF" w:rsidP="00E71FC3">
      <w:pPr>
        <w:spacing w:after="0" w:line="240" w:lineRule="auto"/>
      </w:pPr>
      <w:r>
        <w:separator/>
      </w:r>
    </w:p>
  </w:endnote>
  <w:endnote w:type="continuationSeparator" w:id="0">
    <w:p w:rsidR="00152EBF" w:rsidRDefault="00152E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EBF" w:rsidRDefault="00152EBF" w:rsidP="00E71FC3">
      <w:pPr>
        <w:spacing w:after="0" w:line="240" w:lineRule="auto"/>
      </w:pPr>
      <w:r>
        <w:separator/>
      </w:r>
    </w:p>
  </w:footnote>
  <w:footnote w:type="continuationSeparator" w:id="0">
    <w:p w:rsidR="00152EBF" w:rsidRDefault="00152E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EBF"/>
    <w:rsid w:val="00152EB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EE457"/>
  <w15:chartTrackingRefBased/>
  <w15:docId w15:val="{39232E16-1755-4F96-9DC3-C091C3BC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2016-05-20T21:00:00Z</dcterms:created>
  <dcterms:modified xsi:type="dcterms:W3CDTF">2016-05-20T21:03:00Z</dcterms:modified>
</cp:coreProperties>
</file>